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97" w:rsidRPr="001D415E" w:rsidRDefault="004A0397" w:rsidP="001D415E">
      <w:pPr>
        <w:spacing w:after="0" w:line="240" w:lineRule="auto"/>
        <w:jc w:val="center"/>
        <w:outlineLvl w:val="0"/>
        <w:rPr>
          <w:rFonts w:ascii="Roboto Condensed" w:hAnsi="Roboto Condensed"/>
          <w:b/>
          <w:bCs/>
          <w:color w:val="000000"/>
          <w:kern w:val="36"/>
          <w:sz w:val="24"/>
          <w:szCs w:val="24"/>
          <w:lang w:eastAsia="ru-RU"/>
        </w:rPr>
      </w:pPr>
      <w:r w:rsidRPr="001D415E">
        <w:rPr>
          <w:rFonts w:ascii="Roboto Condensed" w:hAnsi="Roboto Condensed"/>
          <w:b/>
          <w:bCs/>
          <w:color w:val="000000"/>
          <w:kern w:val="36"/>
          <w:sz w:val="24"/>
          <w:szCs w:val="24"/>
          <w:lang w:eastAsia="ru-RU"/>
        </w:rPr>
        <w:t xml:space="preserve">Исключение проверки из ежегодного плана проведения плановых проверок юридических лиц или индивидуальных предпринимателей </w:t>
      </w:r>
      <w:r w:rsidRPr="00B043F8">
        <w:rPr>
          <w:rFonts w:ascii="Roboto Condensed" w:hAnsi="Roboto Condensed"/>
          <w:b/>
          <w:bCs/>
          <w:color w:val="000000"/>
          <w:kern w:val="36"/>
          <w:sz w:val="24"/>
          <w:szCs w:val="24"/>
          <w:lang w:eastAsia="ru-RU"/>
        </w:rPr>
        <w:t xml:space="preserve">Средне-Волжского </w:t>
      </w:r>
      <w:r w:rsidRPr="001D415E">
        <w:rPr>
          <w:rFonts w:ascii="Roboto Condensed" w:hAnsi="Roboto Condensed"/>
          <w:b/>
          <w:bCs/>
          <w:color w:val="000000"/>
          <w:kern w:val="36"/>
          <w:sz w:val="24"/>
          <w:szCs w:val="24"/>
          <w:lang w:eastAsia="ru-RU"/>
        </w:rPr>
        <w:t>МУГАДН</w:t>
      </w:r>
    </w:p>
    <w:p w:rsidR="004A0397" w:rsidRPr="00B043F8" w:rsidRDefault="004A0397" w:rsidP="001D415E">
      <w:pPr>
        <w:spacing w:line="240" w:lineRule="auto"/>
        <w:jc w:val="both"/>
        <w:rPr>
          <w:rFonts w:ascii="Roboto Condensed" w:hAnsi="Roboto Condensed"/>
          <w:color w:val="000000"/>
          <w:sz w:val="28"/>
          <w:szCs w:val="28"/>
          <w:lang w:eastAsia="ru-RU"/>
        </w:rPr>
      </w:pPr>
    </w:p>
    <w:p w:rsidR="004A0397" w:rsidRPr="00143F24" w:rsidRDefault="004A0397" w:rsidP="001D415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3F24"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  <w:t>14.05.2018</w:t>
      </w: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Приказом </w:t>
      </w: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Средне-Волжского межрегионального  Управления государственного автодорожного надзора Федеральной службы по </w:t>
      </w:r>
      <w:bookmarkStart w:id="0" w:name="_GoBack"/>
      <w:bookmarkEnd w:id="0"/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>надзору в сфере транспорта из ежегодного плана проведения плановых проверок юридических лиц или индивидуальных предпринимателей по Республике Татарстан  на 2018 год исключена проверка:</w:t>
      </w:r>
    </w:p>
    <w:p w:rsidR="004A0397" w:rsidRDefault="004A0397" w:rsidP="001D415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>-ООО «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Регионавтотранс</w:t>
      </w: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>», ОГРН 10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71650030451</w:t>
      </w: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ИНН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1650168274</w:t>
      </w: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>, адрес фактического осуществления деятельности: 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23821</w:t>
      </w: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РТ, город Набережные Челны, проспект Яшьлек, дом 25, квартира 13</w:t>
      </w:r>
    </w:p>
    <w:p w:rsidR="004A0397" w:rsidRPr="00143F24" w:rsidRDefault="004A0397" w:rsidP="001D415E">
      <w:pPr>
        <w:spacing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Регистрационный номер проверки №</w:t>
      </w:r>
      <w:r w:rsidRPr="004F1736">
        <w:rPr>
          <w:rFonts w:ascii="Times New Roman" w:hAnsi="Times New Roman"/>
          <w:color w:val="000000"/>
          <w:sz w:val="28"/>
          <w:szCs w:val="28"/>
          <w:lang w:eastAsia="ru-RU"/>
        </w:rPr>
        <w:t>201702035515</w:t>
      </w:r>
      <w:r w:rsidRPr="00143F2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A0397" w:rsidRDefault="004A0397"/>
    <w:sectPr w:rsidR="004A0397" w:rsidSect="00EA0C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 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15E"/>
    <w:rsid w:val="00143F24"/>
    <w:rsid w:val="001D415E"/>
    <w:rsid w:val="0021504F"/>
    <w:rsid w:val="003256C3"/>
    <w:rsid w:val="004A0397"/>
    <w:rsid w:val="004F1736"/>
    <w:rsid w:val="005747EE"/>
    <w:rsid w:val="00881776"/>
    <w:rsid w:val="00B043F8"/>
    <w:rsid w:val="00B75E94"/>
    <w:rsid w:val="00C1291D"/>
    <w:rsid w:val="00CF7789"/>
    <w:rsid w:val="00D578F3"/>
    <w:rsid w:val="00D72A4E"/>
    <w:rsid w:val="00D97303"/>
    <w:rsid w:val="00EA0CB4"/>
    <w:rsid w:val="00F46381"/>
    <w:rsid w:val="00F72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B4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1D415E"/>
    <w:pPr>
      <w:spacing w:after="0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D415E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semiHidden/>
    <w:rsid w:val="001D415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04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43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13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1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13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3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136100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613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136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6136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136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4613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13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103</Words>
  <Characters>588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Исключение проверки из ежегодного плана проведения плановых проверок юридических лиц или индивидуальных предпринимателей Средне-Волжского МУГАДН</dc:title>
  <dc:subject/>
  <dc:creator>OLEG</dc:creator>
  <cp:keywords/>
  <dc:description/>
  <cp:lastModifiedBy>ЧЕЛНЫ</cp:lastModifiedBy>
  <cp:revision>5</cp:revision>
  <cp:lastPrinted>2018-10-02T13:09:00Z</cp:lastPrinted>
  <dcterms:created xsi:type="dcterms:W3CDTF">2018-10-09T13:15:00Z</dcterms:created>
  <dcterms:modified xsi:type="dcterms:W3CDTF">2018-10-09T13:35:00Z</dcterms:modified>
</cp:coreProperties>
</file>