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1E" w:rsidRPr="001D415E" w:rsidRDefault="004B161E" w:rsidP="001D415E">
      <w:pPr>
        <w:spacing w:after="0" w:line="240" w:lineRule="auto"/>
        <w:jc w:val="center"/>
        <w:outlineLvl w:val="0"/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</w:pPr>
      <w:r w:rsidRPr="001D415E"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  <w:t xml:space="preserve">Исключение проверки из ежегодного плана проведения плановых проверок юридических лиц или индивидуальных предпринимателей </w:t>
      </w:r>
      <w:r w:rsidRPr="00B043F8"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  <w:t xml:space="preserve">Средне-Волжского </w:t>
      </w:r>
      <w:r w:rsidRPr="001D415E"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  <w:t>МУГАДН</w:t>
      </w:r>
    </w:p>
    <w:p w:rsidR="004B161E" w:rsidRPr="00B043F8" w:rsidRDefault="004B161E" w:rsidP="001D415E">
      <w:pPr>
        <w:spacing w:line="240" w:lineRule="auto"/>
        <w:jc w:val="both"/>
        <w:rPr>
          <w:rFonts w:ascii="Roboto Condensed" w:hAnsi="Roboto Condensed"/>
          <w:color w:val="000000"/>
          <w:sz w:val="28"/>
          <w:szCs w:val="28"/>
          <w:lang w:eastAsia="ru-RU"/>
        </w:rPr>
      </w:pPr>
    </w:p>
    <w:p w:rsidR="004B161E" w:rsidRPr="00B043F8" w:rsidRDefault="004B161E" w:rsidP="001D415E">
      <w:pPr>
        <w:spacing w:line="240" w:lineRule="auto"/>
        <w:jc w:val="both"/>
        <w:rPr>
          <w:rFonts w:ascii="Roboto Condensed" w:hAnsi="Roboto Condensed"/>
          <w:color w:val="000000"/>
          <w:sz w:val="28"/>
          <w:szCs w:val="28"/>
          <w:lang w:eastAsia="ru-RU"/>
        </w:rPr>
      </w:pPr>
      <w:r w:rsidRPr="00D22E8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26.06.2018</w:t>
      </w:r>
      <w:r w:rsidRPr="00D22E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</w:t>
      </w:r>
      <w:r w:rsidRPr="00A7410B">
        <w:rPr>
          <w:rFonts w:ascii="Times New Roman" w:hAnsi="Times New Roman"/>
          <w:color w:val="000000"/>
          <w:sz w:val="28"/>
          <w:szCs w:val="28"/>
          <w:lang w:eastAsia="ru-RU"/>
        </w:rPr>
        <w:t>Решением</w:t>
      </w: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  Средне-</w:t>
      </w:r>
      <w:r>
        <w:rPr>
          <w:color w:val="000000"/>
          <w:sz w:val="28"/>
          <w:szCs w:val="28"/>
          <w:lang w:eastAsia="ru-RU"/>
        </w:rPr>
        <w:t xml:space="preserve"> </w:t>
      </w: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>Волжского</w:t>
      </w:r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М</w:t>
      </w:r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>ежрегионально</w:t>
      </w: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го </w:t>
      </w:r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 Управлени</w:t>
      </w: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>я</w:t>
      </w:r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 государственного автодорожного надзора Федеральной службы по </w:t>
      </w:r>
      <w:bookmarkStart w:id="0" w:name="_GoBack"/>
      <w:bookmarkEnd w:id="0"/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>надзору в сфере транспорта из ежегодного плана проведения плановых проверок юридических лиц или индивидуальных предпринимателей</w:t>
      </w: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 по </w:t>
      </w:r>
      <w:r w:rsidRPr="00A7410B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еспублике Татарстан</w:t>
      </w:r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 </w:t>
      </w: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 xml:space="preserve">на 2018 год </w:t>
      </w:r>
      <w:r w:rsidRPr="001D415E">
        <w:rPr>
          <w:rFonts w:ascii="Roboto Condensed" w:hAnsi="Roboto Condensed"/>
          <w:color w:val="000000"/>
          <w:sz w:val="28"/>
          <w:szCs w:val="28"/>
          <w:lang w:eastAsia="ru-RU"/>
        </w:rPr>
        <w:t>исключена проверка</w:t>
      </w: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>:</w:t>
      </w:r>
    </w:p>
    <w:p w:rsidR="004B161E" w:rsidRPr="00D20D99" w:rsidRDefault="004B161E" w:rsidP="001D415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043F8">
        <w:rPr>
          <w:rFonts w:ascii="Roboto Condensed" w:hAnsi="Roboto Condensed"/>
          <w:color w:val="000000"/>
          <w:sz w:val="28"/>
          <w:szCs w:val="28"/>
          <w:lang w:eastAsia="ru-RU"/>
        </w:rPr>
        <w:t>-</w:t>
      </w:r>
      <w:r w:rsidRPr="00D22E8A">
        <w:rPr>
          <w:rFonts w:ascii="Times New Roman" w:hAnsi="Times New Roman"/>
          <w:color w:val="000000"/>
          <w:sz w:val="28"/>
          <w:szCs w:val="28"/>
          <w:lang w:eastAsia="ru-RU"/>
        </w:rPr>
        <w:t>ООО «Камстрой-Логистика», ОГРН 1081651002861, ИНН 1651055548,  адрес фактического осуществления деятельности: 423582, РТ, город Нижнекамск, проспект Химиков, дом 94, квартира 309, д.41Г. 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егистрационный номер проверки №</w:t>
      </w:r>
      <w:r w:rsidRPr="00D20D99">
        <w:rPr>
          <w:rFonts w:ascii="Times New Roman" w:hAnsi="Times New Roman"/>
          <w:color w:val="000000"/>
          <w:sz w:val="28"/>
          <w:szCs w:val="28"/>
          <w:lang w:eastAsia="ru-RU"/>
        </w:rPr>
        <w:t>201702035517</w:t>
      </w:r>
    </w:p>
    <w:p w:rsidR="004B161E" w:rsidRDefault="004B161E"/>
    <w:sectPr w:rsidR="004B161E" w:rsidSect="00EA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15E"/>
    <w:rsid w:val="001D415E"/>
    <w:rsid w:val="0021504F"/>
    <w:rsid w:val="004B161E"/>
    <w:rsid w:val="00A7410B"/>
    <w:rsid w:val="00AD1D44"/>
    <w:rsid w:val="00B043F8"/>
    <w:rsid w:val="00B75E94"/>
    <w:rsid w:val="00BF47C5"/>
    <w:rsid w:val="00C1291D"/>
    <w:rsid w:val="00C909F9"/>
    <w:rsid w:val="00CF7665"/>
    <w:rsid w:val="00CF7789"/>
    <w:rsid w:val="00D20D99"/>
    <w:rsid w:val="00D22E8A"/>
    <w:rsid w:val="00D578F3"/>
    <w:rsid w:val="00D97303"/>
    <w:rsid w:val="00EA0CB4"/>
    <w:rsid w:val="00F46381"/>
    <w:rsid w:val="00F7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B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D415E"/>
    <w:pPr>
      <w:spacing w:after="0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415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1D415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0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47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7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7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79342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47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7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47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47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479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8479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47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104</Words>
  <Characters>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Исключение проверки из ежегодного плана проведения плановых проверок юридических лиц или индивидуальных предпринимателей Средне-Волжского МУГАДН</dc:title>
  <dc:subject/>
  <dc:creator>OLEG</dc:creator>
  <cp:keywords/>
  <dc:description/>
  <cp:lastModifiedBy>ЧЕЛНЫ</cp:lastModifiedBy>
  <cp:revision>5</cp:revision>
  <cp:lastPrinted>2018-10-02T13:09:00Z</cp:lastPrinted>
  <dcterms:created xsi:type="dcterms:W3CDTF">2018-10-09T12:56:00Z</dcterms:created>
  <dcterms:modified xsi:type="dcterms:W3CDTF">2018-10-09T13:34:00Z</dcterms:modified>
</cp:coreProperties>
</file>